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0CED3" w14:textId="387045FC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87958" w14:paraId="29B705FB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BB7142" w14:textId="77777777" w:rsidR="00551CD3" w:rsidRPr="00B92FBD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B92FBD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B92FBD">
              <w:rPr>
                <w:rFonts w:eastAsia="Times New Roman"/>
                <w:b/>
                <w:lang w:val="en-US" w:eastAsia="pl-PL"/>
              </w:rPr>
              <w:t>OF COMPUTER SCIENCE AND MANAGEMENT</w:t>
            </w:r>
            <w:r w:rsidRPr="00B92FBD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36F4CD84" w14:textId="77777777" w:rsidR="003C337D" w:rsidRPr="00B92FB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87D00F1" w14:textId="77777777" w:rsidR="00551CD3" w:rsidRPr="00B92FBD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B92FBD">
              <w:rPr>
                <w:rFonts w:eastAsia="Times New Roman"/>
                <w:b/>
                <w:bCs/>
                <w:lang w:eastAsia="pl-PL"/>
              </w:rPr>
              <w:t>SUBJECT CARD</w:t>
            </w:r>
          </w:p>
          <w:p w14:paraId="7A8D2EA5" w14:textId="77777777" w:rsidR="00966182" w:rsidRPr="00B92FBD" w:rsidRDefault="00551CD3" w:rsidP="0096618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B92FBD">
              <w:rPr>
                <w:rFonts w:eastAsia="Times New Roman"/>
                <w:b/>
                <w:bCs/>
                <w:lang w:eastAsia="pl-PL"/>
              </w:rPr>
              <w:t>Name</w:t>
            </w:r>
            <w:proofErr w:type="spellEnd"/>
            <w:r w:rsidRPr="00B92FBD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3B6762" w:rsidRPr="00B92FBD">
              <w:rPr>
                <w:rFonts w:eastAsia="Times New Roman"/>
                <w:b/>
                <w:bCs/>
                <w:lang w:eastAsia="pl-PL"/>
              </w:rPr>
              <w:t xml:space="preserve">of </w:t>
            </w:r>
            <w:proofErr w:type="spellStart"/>
            <w:r w:rsidR="003B6762" w:rsidRPr="00B92FBD">
              <w:rPr>
                <w:rFonts w:eastAsia="Times New Roman"/>
                <w:b/>
                <w:bCs/>
                <w:lang w:eastAsia="pl-PL"/>
              </w:rPr>
              <w:t>subject</w:t>
            </w:r>
            <w:proofErr w:type="spellEnd"/>
            <w:r w:rsidR="003B6762" w:rsidRPr="00B92FBD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Pr="00B92FBD">
              <w:rPr>
                <w:rFonts w:eastAsia="Times New Roman"/>
                <w:b/>
                <w:bCs/>
                <w:lang w:eastAsia="pl-PL"/>
              </w:rPr>
              <w:t xml:space="preserve">in </w:t>
            </w:r>
            <w:proofErr w:type="spellStart"/>
            <w:r w:rsidRPr="00B92FBD">
              <w:rPr>
                <w:rFonts w:eastAsia="Times New Roman"/>
                <w:b/>
                <w:bCs/>
                <w:lang w:eastAsia="pl-PL"/>
              </w:rPr>
              <w:t>Polish</w:t>
            </w:r>
            <w:proofErr w:type="spellEnd"/>
            <w:r w:rsidRPr="00B92FBD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proofErr w:type="spellStart"/>
            <w:r w:rsidR="00966182" w:rsidRPr="00B92FBD">
              <w:rPr>
                <w:rFonts w:eastAsia="Times New Roman"/>
                <w:bCs/>
                <w:lang w:eastAsia="pl-PL"/>
              </w:rPr>
              <w:t>Przyczynowo-skutkowa</w:t>
            </w:r>
            <w:proofErr w:type="spellEnd"/>
            <w:r w:rsidR="00966182" w:rsidRPr="00B92FBD">
              <w:rPr>
                <w:rFonts w:eastAsia="Times New Roman"/>
                <w:bCs/>
                <w:lang w:eastAsia="pl-PL"/>
              </w:rPr>
              <w:t xml:space="preserve"> diagnostyka finansowa przedsiębiorstwa</w:t>
            </w:r>
            <w:r w:rsidR="00966182" w:rsidRPr="00B92FBD">
              <w:rPr>
                <w:rFonts w:eastAsia="Times New Roman"/>
                <w:b/>
                <w:bCs/>
                <w:lang w:eastAsia="pl-PL"/>
              </w:rPr>
              <w:t xml:space="preserve"> </w:t>
            </w:r>
          </w:p>
          <w:p w14:paraId="42EAEFCF" w14:textId="53202BCB" w:rsidR="00966182" w:rsidRPr="00B92FBD" w:rsidRDefault="00551CD3" w:rsidP="0096618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2FBD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B92FBD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B92FBD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966182" w:rsidRPr="00B92FBD">
              <w:rPr>
                <w:rFonts w:eastAsia="Times New Roman"/>
                <w:bCs/>
                <w:lang w:val="en-US" w:eastAsia="pl-PL"/>
              </w:rPr>
              <w:t>Cause and effect financial diagnosis of the company</w:t>
            </w:r>
          </w:p>
          <w:p w14:paraId="4506439C" w14:textId="60961CA7" w:rsidR="00551CD3" w:rsidRPr="00B92FB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2FBD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B92FB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B92FBD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B92FB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B92FBD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B92FBD" w:rsidRPr="00B92FBD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8620CC" w:rsidRPr="00B92FBD">
              <w:rPr>
                <w:rFonts w:eastAsia="Times New Roman"/>
                <w:b/>
                <w:bCs/>
                <w:lang w:val="en-US" w:eastAsia="pl-PL"/>
              </w:rPr>
              <w:t xml:space="preserve">anagement </w:t>
            </w:r>
            <w:r w:rsidRPr="00B92FB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1C5C9D21" w14:textId="7B4BB073" w:rsidR="00551CD3" w:rsidRPr="00B92FB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2FBD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B92FBD" w:rsidRPr="00B92FBD">
              <w:rPr>
                <w:rFonts w:eastAsia="Times New Roman"/>
                <w:b/>
                <w:bCs/>
                <w:lang w:val="en-US" w:eastAsia="pl-PL"/>
              </w:rPr>
              <w:t xml:space="preserve">Business management  </w:t>
            </w:r>
          </w:p>
          <w:p w14:paraId="2804AC38" w14:textId="1F940C26" w:rsidR="003C337D" w:rsidRPr="00B92FBD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2FBD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  <w:r w:rsidR="008620CC" w:rsidRPr="00B92FB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64FA0C8" w14:textId="01076BED" w:rsidR="00551CD3" w:rsidRPr="00B92FBD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B92FBD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3B6762" w:rsidRPr="00B92FBD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="008620CC" w:rsidRPr="00B92FBD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Pr="00B92FBD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14:paraId="47D7FA96" w14:textId="48E19026" w:rsidR="00551CD3" w:rsidRPr="00B92FBD" w:rsidRDefault="008620CC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B92FBD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B92FBD" w:rsidRPr="00B92FBD">
              <w:rPr>
                <w:rFonts w:eastAsia="Times New Roman"/>
                <w:b/>
                <w:bCs/>
                <w:lang w:val="en-US" w:eastAsia="pl-PL"/>
              </w:rPr>
              <w:t>optional</w:t>
            </w:r>
          </w:p>
          <w:p w14:paraId="43B535D7" w14:textId="17162C04" w:rsidR="00551CD3" w:rsidRPr="00B92FBD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B92FBD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B92FBD" w:rsidRPr="00B92FBD">
              <w:rPr>
                <w:rFonts w:eastAsia="Times New Roman"/>
                <w:b/>
                <w:bCs/>
                <w:lang w:val="en-US" w:eastAsia="pl-PL"/>
              </w:rPr>
              <w:t>FBZ1222</w:t>
            </w:r>
          </w:p>
          <w:p w14:paraId="19DF61C8" w14:textId="3BA1BF17" w:rsidR="00551CD3" w:rsidRPr="00551CD3" w:rsidRDefault="008620CC" w:rsidP="008620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92FBD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B92FBD" w:rsidRPr="00B92FBD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6D6D3D3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8"/>
        <w:gridCol w:w="1055"/>
        <w:gridCol w:w="1049"/>
        <w:gridCol w:w="1214"/>
        <w:gridCol w:w="1262"/>
        <w:gridCol w:w="1087"/>
      </w:tblGrid>
      <w:tr w:rsidR="00551CD3" w:rsidRPr="00551CD3" w14:paraId="5E1C30C8" w14:textId="77777777" w:rsidTr="00115647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D2F27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ACF7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9EF64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5A343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93087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B7895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115647" w:rsidRPr="00A87958" w14:paraId="247B6E90" w14:textId="77777777" w:rsidTr="000A69F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885D9E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7C64FE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3B4203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60297C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243CF5" w14:textId="2C3ED4F4" w:rsidR="00115647" w:rsidRPr="00551CD3" w:rsidRDefault="00115647" w:rsidP="00B92F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4364B6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15647" w:rsidRPr="00A87958" w14:paraId="0BF0A91E" w14:textId="77777777" w:rsidTr="000A69F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4D58FD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5BB11B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A658CA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8FA27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91698E" w14:textId="3BE5AA0B" w:rsidR="00115647" w:rsidRPr="00551CD3" w:rsidRDefault="00B92FBD" w:rsidP="00B92F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B600C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15647" w:rsidRPr="00551CD3" w14:paraId="63641CA5" w14:textId="77777777" w:rsidTr="00B92FB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94A7EF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B52F8" w14:textId="073B6A66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AB115" w14:textId="1721D029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86D49" w14:textId="472CA77A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6570B3" w14:textId="45297438" w:rsidR="00115647" w:rsidRPr="00551CD3" w:rsidRDefault="00B92FBD" w:rsidP="00B92F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A13B13" w14:textId="3AD5CD83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115647" w:rsidRPr="00B92FBD" w14:paraId="49B18F42" w14:textId="77777777" w:rsidTr="000A69F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ABDBFE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236C99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0A14CD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CCF9E7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9BEF75" w14:textId="77777777" w:rsidR="00115647" w:rsidRPr="00551CD3" w:rsidRDefault="00115647" w:rsidP="00B92F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3E1B7E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15647" w:rsidRPr="00551CD3" w14:paraId="572B80EC" w14:textId="77777777" w:rsidTr="000A69F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D1B2B0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C0F05D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2053C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1FCCE7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4884C" w14:textId="00E06EC6" w:rsidR="00115647" w:rsidRPr="00551CD3" w:rsidRDefault="00B92FBD" w:rsidP="00B92F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ED7EEF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115647" w:rsidRPr="00A87958" w14:paraId="178E75AB" w14:textId="77777777" w:rsidTr="000A69F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FDBF5E" w14:textId="77777777" w:rsidR="00115647" w:rsidRPr="00551CD3" w:rsidRDefault="00115647" w:rsidP="0011564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A346A0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93AEC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B63E8F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8AD117" w14:textId="3688CE25" w:rsidR="00115647" w:rsidRPr="00551CD3" w:rsidRDefault="00B92FBD" w:rsidP="00B92F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840A5D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15647" w:rsidRPr="00A87958" w14:paraId="64504F1E" w14:textId="77777777" w:rsidTr="000A69F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44D977" w14:textId="77777777" w:rsidR="00115647" w:rsidRPr="00551CD3" w:rsidRDefault="00115647" w:rsidP="0011564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579ADA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DC50E4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1847C4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861DAA" w14:textId="2F5829ED" w:rsidR="00115647" w:rsidRPr="00551CD3" w:rsidRDefault="00115647" w:rsidP="00B92F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  <w:r w:rsidR="00B92FBD">
              <w:rPr>
                <w:b/>
                <w:color w:val="000000"/>
                <w:sz w:val="22"/>
                <w:szCs w:val="22"/>
              </w:rPr>
              <w:t>,0</w:t>
            </w:r>
            <w:bookmarkStart w:id="2" w:name="_GoBack"/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2CFF71" w14:textId="77777777" w:rsidR="00115647" w:rsidRPr="00551CD3" w:rsidRDefault="00115647" w:rsidP="001156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77F80D28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92FBD" w14:paraId="74695EB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1DC0E1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8E56BE7" w14:textId="24DBE4B6" w:rsidR="00551CD3" w:rsidRPr="00115647" w:rsidRDefault="00551CD3" w:rsidP="00115647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115647">
              <w:rPr>
                <w:rFonts w:eastAsia="Times New Roman"/>
                <w:lang w:val="en-GB" w:eastAsia="pl-PL"/>
              </w:rPr>
              <w:t xml:space="preserve">1. </w:t>
            </w:r>
            <w:r w:rsidR="00115647" w:rsidRPr="00115647">
              <w:rPr>
                <w:rFonts w:eastAsia="Times New Roman"/>
                <w:lang w:val="en-GB" w:eastAsia="pl-PL"/>
              </w:rPr>
              <w:t>The student should have basic knowledge in accounting and finance</w:t>
            </w:r>
            <w:r w:rsidRPr="00115647">
              <w:rPr>
                <w:rFonts w:eastAsia="Times New Roman"/>
                <w:lang w:val="en-GB" w:eastAsia="pl-PL"/>
              </w:rPr>
              <w:t xml:space="preserve"> </w:t>
            </w:r>
          </w:p>
        </w:tc>
      </w:tr>
    </w:tbl>
    <w:p w14:paraId="0962D472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B92FBD" w14:paraId="32CB72B1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7CBD9B" w14:textId="77777777" w:rsidR="00551CD3" w:rsidRPr="00942242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942242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6BF71FAF" w14:textId="4E53C553" w:rsidR="00942242" w:rsidRPr="00942242" w:rsidRDefault="00942242" w:rsidP="00942242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942242">
              <w:rPr>
                <w:rFonts w:eastAsia="Times New Roman"/>
                <w:sz w:val="22"/>
                <w:lang w:val="en-GB" w:eastAsia="pl-PL"/>
              </w:rPr>
              <w:t>C1 Acquiring the ability to synthetically diagnose the financial condition of an enterprise in a specific area</w:t>
            </w:r>
            <w:r>
              <w:rPr>
                <w:rFonts w:eastAsia="Times New Roman"/>
                <w:sz w:val="22"/>
                <w:lang w:val="en-GB" w:eastAsia="pl-PL"/>
              </w:rPr>
              <w:t>.</w:t>
            </w:r>
          </w:p>
          <w:p w14:paraId="34155E32" w14:textId="7EC5D4D8" w:rsidR="00551CD3" w:rsidRPr="00942242" w:rsidRDefault="00942242" w:rsidP="0094224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42242">
              <w:rPr>
                <w:rFonts w:eastAsia="Times New Roman"/>
                <w:sz w:val="22"/>
                <w:lang w:val="en-GB" w:eastAsia="pl-PL"/>
              </w:rPr>
              <w:t>C2 Acquiring the ability to diagnose the causes of the financial state of an enterprise</w:t>
            </w:r>
            <w:r>
              <w:rPr>
                <w:rFonts w:eastAsia="Times New Roman"/>
                <w:sz w:val="22"/>
                <w:lang w:val="en-GB" w:eastAsia="pl-PL"/>
              </w:rPr>
              <w:t>.</w:t>
            </w:r>
          </w:p>
        </w:tc>
      </w:tr>
    </w:tbl>
    <w:p w14:paraId="41FBB190" w14:textId="77777777" w:rsidR="00551CD3" w:rsidRPr="00942242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92FBD" w14:paraId="6EB43F94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D7C32B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43672B01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4F015B1E" w14:textId="77777777" w:rsidR="00084A32" w:rsidRPr="00084A32" w:rsidRDefault="00084A32" w:rsidP="00084A32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084A32">
              <w:rPr>
                <w:rFonts w:eastAsia="Times New Roman"/>
                <w:lang w:val="en-GB" w:eastAsia="pl-PL"/>
              </w:rPr>
              <w:t>PEK_W01 Demonstrate ordered knowledge of methods for synthetically diagnosing the company's financial condition in a specific area,</w:t>
            </w:r>
          </w:p>
          <w:p w14:paraId="02115ED3" w14:textId="40FFBCDE" w:rsidR="00084A32" w:rsidRPr="00084A32" w:rsidRDefault="00084A32" w:rsidP="00084A32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084A32">
              <w:rPr>
                <w:rFonts w:eastAsia="Times New Roman"/>
                <w:lang w:val="en-GB" w:eastAsia="pl-PL"/>
              </w:rPr>
              <w:t>PEK_W02 Characterize and know the methods of synthetic diagnosis of the company's financial condition in a specific area</w:t>
            </w:r>
            <w:r>
              <w:rPr>
                <w:rFonts w:eastAsia="Times New Roman"/>
                <w:lang w:val="en-GB" w:eastAsia="pl-PL"/>
              </w:rPr>
              <w:t>,</w:t>
            </w:r>
          </w:p>
          <w:p w14:paraId="0FA138EA" w14:textId="057A0BA5" w:rsidR="00551CD3" w:rsidRDefault="00084A32" w:rsidP="00084A32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084A32">
              <w:rPr>
                <w:rFonts w:eastAsia="Times New Roman"/>
                <w:lang w:val="en-GB" w:eastAsia="pl-PL"/>
              </w:rPr>
              <w:t>PEK_W03- Knows the tools needed to diagnose the financial condition of an enterprise in a specific area</w:t>
            </w:r>
            <w:r>
              <w:rPr>
                <w:rFonts w:eastAsia="Times New Roman"/>
                <w:lang w:val="en-GB" w:eastAsia="pl-PL"/>
              </w:rPr>
              <w:t>,</w:t>
            </w:r>
          </w:p>
          <w:p w14:paraId="10DDD21D" w14:textId="77777777" w:rsidR="00084A32" w:rsidRPr="00084A32" w:rsidRDefault="00084A32" w:rsidP="00084A32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3711234E" w14:textId="77777777" w:rsidR="00551CD3" w:rsidRPr="00BA2C4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2C49">
              <w:rPr>
                <w:rFonts w:eastAsia="Times New Roman"/>
                <w:lang w:val="en-GB" w:eastAsia="pl-PL"/>
              </w:rPr>
              <w:t>relating to skills:</w:t>
            </w:r>
          </w:p>
          <w:p w14:paraId="3A8F8244" w14:textId="1949411F" w:rsidR="00BA2C49" w:rsidRPr="00BA2C49" w:rsidRDefault="00BA2C49" w:rsidP="00BA2C49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2C49">
              <w:rPr>
                <w:rFonts w:eastAsia="Times New Roman"/>
                <w:lang w:val="en-GB" w:eastAsia="pl-PL"/>
              </w:rPr>
              <w:t>PEK_U01 Is able to put into practice the methods of diagnosing financial states in a specific area of the organization</w:t>
            </w:r>
            <w:r>
              <w:rPr>
                <w:rFonts w:eastAsia="Times New Roman"/>
                <w:lang w:val="en-GB" w:eastAsia="pl-PL"/>
              </w:rPr>
              <w:t>,</w:t>
            </w:r>
          </w:p>
          <w:p w14:paraId="2E853BDA" w14:textId="2A54094C" w:rsidR="00BA2C49" w:rsidRPr="00BA2C49" w:rsidRDefault="00BA2C49" w:rsidP="00BA2C49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2C49">
              <w:rPr>
                <w:rFonts w:eastAsia="Times New Roman"/>
                <w:lang w:val="en-GB" w:eastAsia="pl-PL"/>
              </w:rPr>
              <w:t>PEK_U02 Is able to diagnose the financial states of enterprises in a specific area</w:t>
            </w:r>
            <w:r>
              <w:rPr>
                <w:rFonts w:eastAsia="Times New Roman"/>
                <w:lang w:val="en-GB" w:eastAsia="pl-PL"/>
              </w:rPr>
              <w:t>,</w:t>
            </w:r>
          </w:p>
          <w:p w14:paraId="66D527C9" w14:textId="74F56393" w:rsidR="00BA2C49" w:rsidRDefault="00BA2C49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2C49">
              <w:rPr>
                <w:rFonts w:eastAsia="Times New Roman"/>
                <w:lang w:val="en-GB" w:eastAsia="pl-PL"/>
              </w:rPr>
              <w:lastRenderedPageBreak/>
              <w:t>PEK_U03 Is able to identify the causes of the financial state of an enterprise</w:t>
            </w:r>
            <w:r>
              <w:rPr>
                <w:rFonts w:eastAsia="Times New Roman"/>
                <w:lang w:val="en-GB" w:eastAsia="pl-PL"/>
              </w:rPr>
              <w:t>,</w:t>
            </w:r>
          </w:p>
          <w:p w14:paraId="11FC5B5A" w14:textId="77777777" w:rsidR="00BA2C49" w:rsidRDefault="00BA2C49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406F0283" w14:textId="1A643971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39668072" w14:textId="68807FEE" w:rsidR="00BA2C49" w:rsidRPr="00BA2C49" w:rsidRDefault="00BA2C49" w:rsidP="00BA2C4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A2C49">
              <w:rPr>
                <w:rFonts w:eastAsia="Times New Roman"/>
                <w:lang w:val="en-US" w:eastAsia="pl-PL"/>
              </w:rPr>
              <w:t>PEK_K01 is aware of the importance of cause-and-effect analysis in business practice</w:t>
            </w:r>
            <w:r w:rsidR="0033245E">
              <w:rPr>
                <w:rFonts w:eastAsia="Times New Roman"/>
                <w:lang w:val="en-US" w:eastAsia="pl-PL"/>
              </w:rPr>
              <w:t>,</w:t>
            </w:r>
          </w:p>
          <w:p w14:paraId="2C5A5EEC" w14:textId="24B8AE45" w:rsidR="00BA2C49" w:rsidRPr="00BA2C49" w:rsidRDefault="00BA2C49" w:rsidP="00BA2C4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A2C49">
              <w:rPr>
                <w:rFonts w:eastAsia="Times New Roman"/>
                <w:lang w:val="en-US" w:eastAsia="pl-PL"/>
              </w:rPr>
              <w:t>PEK_K02 understands the need to constantly improve their own knowledge and development</w:t>
            </w:r>
            <w:r w:rsidR="0033245E">
              <w:rPr>
                <w:rFonts w:eastAsia="Times New Roman"/>
                <w:lang w:val="en-US" w:eastAsia="pl-PL"/>
              </w:rPr>
              <w:t>,</w:t>
            </w:r>
          </w:p>
          <w:p w14:paraId="506FDE69" w14:textId="21F83E7B" w:rsidR="00551CD3" w:rsidRPr="00BA2C49" w:rsidRDefault="00BA2C49" w:rsidP="00BA2C49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2C49">
              <w:rPr>
                <w:rFonts w:eastAsia="Times New Roman"/>
                <w:lang w:val="en-US" w:eastAsia="pl-PL"/>
              </w:rPr>
              <w:t>PEK_K03 is aware of the ethical obligations related to the professional role of diagnostics.</w:t>
            </w:r>
          </w:p>
        </w:tc>
      </w:tr>
    </w:tbl>
    <w:p w14:paraId="13F7FE04" w14:textId="77777777" w:rsidR="00551CD3" w:rsidRPr="00BA2C49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2D9810FF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D88CA3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073B5A03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DD0E0ED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51B938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14:paraId="257A951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F8CF34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31B484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E6EF6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660740E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AB64AF3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6643EF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492B1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029DDEA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521AE3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BDE540D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4B4B8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23CE3FE2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736742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4D50D4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22BD8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6C05E36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759865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C64259F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0410D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7817B4AD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8F229E8" w14:textId="77777777" w:rsidR="00551CD3" w:rsidRPr="00FA2E7A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….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D3E7F60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A9546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1711525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7B5911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714C3B5" w14:textId="77777777"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A4CB1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14:paraId="0E905A3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23479D8E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E12FC4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F258D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6B4D203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741BD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5BE27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0CACC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3DB14D7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D8BFD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43311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BFA8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4839488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F4880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13FD5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EAC94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993F87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9FDCF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ED215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23C04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667E4C5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B018E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B7C1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99D49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3CA7AFE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44C15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B9DE8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99C1A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081461F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1BDBAD69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FF6F9E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69B1E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712D2FC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98669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A499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A968F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5B1EAE7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90151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867ED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BD6D8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C043DE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1761A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09EF0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24A61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353D8E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C6E12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B8EED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AF54C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5CCC7F3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B5708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ABF8D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76273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7B41B9D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3A41F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0195C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DB75C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5C1B827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826A0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2B80E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FD651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2668CCA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14:paraId="1C2B1C1B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D80BA3A" w14:textId="77777777"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751171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33245E" w:rsidRPr="00551CD3" w14:paraId="2E8F283B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E1FB9F" w14:textId="77777777" w:rsidR="0033245E" w:rsidRPr="00CA2DA5" w:rsidRDefault="0033245E" w:rsidP="0033245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47EC500" w14:textId="6029FF68" w:rsidR="0033245E" w:rsidRPr="00B92FBD" w:rsidRDefault="00E303AC" w:rsidP="0033245E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92FBD">
              <w:rPr>
                <w:rFonts w:eastAsia="Times New Roman"/>
                <w:sz w:val="22"/>
                <w:lang w:val="en-US" w:eastAsia="pl-PL"/>
              </w:rPr>
              <w:t>Presentation of the assumptions for the workshop and a preliminary discussion of the importance of knowledge about cause-and-effect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585A5B" w14:textId="0E81CE30" w:rsidR="0033245E" w:rsidRPr="00551CD3" w:rsidRDefault="0033245E" w:rsidP="0033245E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33245E" w:rsidRPr="00551CD3" w14:paraId="50ED42A1" w14:textId="77777777" w:rsidTr="00E303AC">
        <w:trPr>
          <w:trHeight w:val="30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072ABD" w14:textId="77777777" w:rsidR="0033245E" w:rsidRPr="00CA2DA5" w:rsidRDefault="0033245E" w:rsidP="0033245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FF5D31" w14:textId="1D39C8FB" w:rsidR="0033245E" w:rsidRPr="00B92FBD" w:rsidRDefault="00E303AC" w:rsidP="0033245E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92FBD">
              <w:rPr>
                <w:rFonts w:eastAsia="Times New Roman"/>
                <w:sz w:val="22"/>
                <w:lang w:val="en-US" w:eastAsia="pl-PL"/>
              </w:rPr>
              <w:t>Basic, substantive problems of financial analysis oriented on the assessment of financial results and financial condition of the enterprise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A6F40B" w14:textId="24CFB5BF" w:rsidR="0033245E" w:rsidRPr="00551CD3" w:rsidRDefault="0033245E" w:rsidP="0033245E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33245E" w:rsidRPr="00551CD3" w14:paraId="35536F11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220543" w14:textId="77777777" w:rsidR="0033245E" w:rsidRPr="00CA2DA5" w:rsidRDefault="0033245E" w:rsidP="0033245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930AEF5" w14:textId="551D6B9B" w:rsidR="0033245E" w:rsidRPr="00E303AC" w:rsidRDefault="00E303AC" w:rsidP="0033245E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E303AC">
              <w:rPr>
                <w:rFonts w:eastAsia="Times New Roman"/>
                <w:sz w:val="22"/>
                <w:lang w:eastAsia="pl-PL"/>
              </w:rPr>
              <w:t>Metodologiczne problemy analizy finansowej zorientowanej na ocenę wyników finansowych i kondycji finansowej przedsiębiorstwa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B4E21F" w14:textId="4F7C1D9A" w:rsidR="0033245E" w:rsidRPr="00551CD3" w:rsidRDefault="0033245E" w:rsidP="0033245E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33245E" w:rsidRPr="00551CD3" w14:paraId="65F5CCEB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CD8B4AB" w14:textId="77777777" w:rsidR="0033245E" w:rsidRPr="00CA2DA5" w:rsidRDefault="0033245E" w:rsidP="0033245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97E7A1" w14:textId="26AA4068" w:rsidR="0033245E" w:rsidRPr="00B92FBD" w:rsidRDefault="00E303AC" w:rsidP="0033245E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92FBD">
              <w:rPr>
                <w:rFonts w:eastAsia="Times New Roman"/>
                <w:sz w:val="22"/>
                <w:lang w:val="en-US" w:eastAsia="pl-PL"/>
              </w:rPr>
              <w:t>Basic conditions of financial phenomena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9DC75B" w14:textId="67888624" w:rsidR="0033245E" w:rsidRPr="00551CD3" w:rsidRDefault="0033245E" w:rsidP="0033245E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33245E" w:rsidRPr="00551CD3" w14:paraId="75DE5837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1C33707" w14:textId="48EF3973" w:rsidR="0033245E" w:rsidRPr="004C717C" w:rsidRDefault="0033245E" w:rsidP="004C717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4C717C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922D159" w14:textId="3D371C18" w:rsidR="0033245E" w:rsidRPr="00E303AC" w:rsidRDefault="0009275B" w:rsidP="0033245E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614A64">
              <w:rPr>
                <w:rFonts w:eastAsia="Times New Roman"/>
                <w:sz w:val="22"/>
                <w:lang w:eastAsia="pl-PL"/>
              </w:rPr>
              <w:t>Cause-effect</w:t>
            </w:r>
            <w:proofErr w:type="spellEnd"/>
            <w:r w:rsidRPr="00614A64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614A64">
              <w:rPr>
                <w:rFonts w:eastAsia="Times New Roman"/>
                <w:sz w:val="22"/>
                <w:lang w:eastAsia="pl-PL"/>
              </w:rPr>
              <w:t>analysis</w:t>
            </w:r>
            <w:proofErr w:type="spellEnd"/>
            <w:r w:rsidRPr="00614A64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614A64">
              <w:rPr>
                <w:rFonts w:eastAsia="Times New Roman"/>
                <w:sz w:val="22"/>
                <w:lang w:eastAsia="pl-PL"/>
              </w:rPr>
              <w:t>methods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C619F3" w14:textId="7B8F142D" w:rsidR="0033245E" w:rsidRPr="00551CD3" w:rsidRDefault="0033245E" w:rsidP="0033245E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4C717C" w:rsidRPr="00551CD3" w14:paraId="1483496E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0DCE30" w14:textId="52137859" w:rsidR="004C717C" w:rsidRPr="004C717C" w:rsidRDefault="004C717C" w:rsidP="004C717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0935BB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0935BB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ABF549" w14:textId="5BE84028" w:rsidR="004C717C" w:rsidRPr="00614A64" w:rsidRDefault="00614A64" w:rsidP="004C717C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614A64">
              <w:rPr>
                <w:rFonts w:eastAsia="Times New Roman"/>
                <w:sz w:val="22"/>
                <w:lang w:eastAsia="pl-PL"/>
              </w:rPr>
              <w:t xml:space="preserve">Financial data problem </w:t>
            </w:r>
            <w:proofErr w:type="spellStart"/>
            <w:r w:rsidRPr="00614A64">
              <w:rPr>
                <w:rFonts w:eastAsia="Times New Roman"/>
                <w:sz w:val="22"/>
                <w:lang w:eastAsia="pl-PL"/>
              </w:rPr>
              <w:t>sets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DAFF0" w14:textId="0179DB47" w:rsidR="004C717C" w:rsidRPr="00551CD3" w:rsidRDefault="004C717C" w:rsidP="004C717C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4C717C" w:rsidRPr="00551CD3" w14:paraId="5C6AC752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CA0619" w14:textId="31753C30" w:rsidR="004C717C" w:rsidRPr="004C717C" w:rsidRDefault="004C717C" w:rsidP="004C717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0935BB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0935BB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58BF48" w14:textId="0F586249" w:rsidR="004C717C" w:rsidRPr="00614A64" w:rsidRDefault="00614A64" w:rsidP="004C717C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614A64">
              <w:rPr>
                <w:rFonts w:eastAsia="Times New Roman"/>
                <w:sz w:val="22"/>
                <w:lang w:val="en-GB" w:eastAsia="pl-PL"/>
              </w:rPr>
              <w:t xml:space="preserve">Conducting a financial analysis based on data from a selected enterprise regarding </w:t>
            </w:r>
            <w:r w:rsidRPr="00614A64">
              <w:rPr>
                <w:rFonts w:eastAsia="Times New Roman"/>
                <w:sz w:val="22"/>
                <w:lang w:val="en-GB" w:eastAsia="pl-PL"/>
              </w:rPr>
              <w:lastRenderedPageBreak/>
              <w:t>the selected problem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EEA9A" w14:textId="66B4F0D9" w:rsidR="004C717C" w:rsidRDefault="004C717C" w:rsidP="004C717C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lastRenderedPageBreak/>
              <w:t>10</w:t>
            </w:r>
          </w:p>
        </w:tc>
      </w:tr>
      <w:tr w:rsidR="004C717C" w:rsidRPr="00551CD3" w14:paraId="0E74711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BF6F78" w14:textId="123F861F" w:rsidR="004C717C" w:rsidRPr="004C717C" w:rsidRDefault="004C717C" w:rsidP="004C717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0935BB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Proj</w:t>
            </w:r>
            <w:proofErr w:type="spellEnd"/>
            <w:r w:rsidRPr="000935BB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241D6B" w14:textId="22544B30" w:rsidR="004C717C" w:rsidRPr="00B92FBD" w:rsidRDefault="00614A64" w:rsidP="00614A6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614A64">
              <w:rPr>
                <w:rFonts w:eastAsia="Times New Roman"/>
                <w:sz w:val="22"/>
                <w:lang w:val="en-GB" w:eastAsia="pl-PL"/>
              </w:rPr>
              <w:t>Formulation and visualization of conclusions from the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96F02" w14:textId="399020B6" w:rsidR="004C717C" w:rsidRDefault="004C717C" w:rsidP="004C717C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4C717C" w:rsidRPr="00551CD3" w14:paraId="436DD6F5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24E608" w14:textId="399EB7F3" w:rsidR="004C717C" w:rsidRPr="004C717C" w:rsidRDefault="004C717C" w:rsidP="004C717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0935BB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0935BB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9970DC" w14:textId="7F70B81E" w:rsidR="004C717C" w:rsidRPr="00551CD3" w:rsidRDefault="00614A64" w:rsidP="004C717C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614A64">
              <w:rPr>
                <w:rFonts w:eastAsia="Times New Roman"/>
                <w:sz w:val="22"/>
                <w:lang w:eastAsia="pl-PL"/>
              </w:rPr>
              <w:t xml:space="preserve">Project </w:t>
            </w:r>
            <w:proofErr w:type="spellStart"/>
            <w:r w:rsidRPr="00614A64">
              <w:rPr>
                <w:rFonts w:eastAsia="Times New Roman"/>
                <w:sz w:val="22"/>
                <w:lang w:eastAsia="pl-PL"/>
              </w:rPr>
              <w:t>defense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B8B5A" w14:textId="7B8D4747" w:rsidR="004C717C" w:rsidRDefault="004C717C" w:rsidP="004C717C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33245E" w:rsidRPr="00551CD3" w14:paraId="607BBD7D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DEB271F" w14:textId="77777777" w:rsidR="0033245E" w:rsidRPr="00551CD3" w:rsidRDefault="0033245E" w:rsidP="0033245E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148B4E3" w14:textId="77777777" w:rsidR="0033245E" w:rsidRPr="00551CD3" w:rsidRDefault="0033245E" w:rsidP="0033245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506693" w14:textId="245FCB91" w:rsidR="0033245E" w:rsidRPr="00551CD3" w:rsidRDefault="0033245E" w:rsidP="0033245E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15</w:t>
            </w:r>
          </w:p>
        </w:tc>
      </w:tr>
    </w:tbl>
    <w:p w14:paraId="0621451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6855F54D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638327" w14:textId="77777777"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B512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2B7280A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B06F8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B35EB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466A8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1463A7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BE9A4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31693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9D36A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568C01C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3E085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D2463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DCCC0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5D0F3C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2D3C4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6F76B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2955E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6D45C5A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240A7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B2E29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AB361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28BD4AB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2FB86B7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E88323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92FBD" w14:paraId="746860BA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5BA238" w14:textId="77777777" w:rsidR="00E65894" w:rsidRPr="00E65894" w:rsidRDefault="00E65894" w:rsidP="00E6589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65894">
              <w:rPr>
                <w:rFonts w:eastAsia="Times New Roman"/>
                <w:lang w:val="en-GB" w:eastAsia="pl-PL"/>
              </w:rPr>
              <w:t>N1. A multimedia presentation of the herd case using a projector</w:t>
            </w:r>
          </w:p>
          <w:p w14:paraId="596B16C2" w14:textId="53BC91D8" w:rsidR="00E65894" w:rsidRPr="00E65894" w:rsidRDefault="00E65894" w:rsidP="00E6589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65894">
              <w:rPr>
                <w:rFonts w:eastAsia="Times New Roman"/>
                <w:lang w:val="en-GB" w:eastAsia="pl-PL"/>
              </w:rPr>
              <w:t xml:space="preserve">N2. </w:t>
            </w:r>
            <w:r>
              <w:rPr>
                <w:rFonts w:eastAsia="Times New Roman"/>
                <w:lang w:val="en-GB" w:eastAsia="pl-PL"/>
              </w:rPr>
              <w:t>C</w:t>
            </w:r>
            <w:r w:rsidRPr="00E65894">
              <w:rPr>
                <w:rFonts w:eastAsia="Times New Roman"/>
                <w:lang w:val="en-GB" w:eastAsia="pl-PL"/>
              </w:rPr>
              <w:t>onsultations</w:t>
            </w:r>
          </w:p>
          <w:p w14:paraId="7C54F733" w14:textId="77777777" w:rsidR="00E65894" w:rsidRPr="00E65894" w:rsidRDefault="00E65894" w:rsidP="00E6589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65894">
              <w:rPr>
                <w:rFonts w:eastAsia="Times New Roman"/>
                <w:lang w:val="en-GB" w:eastAsia="pl-PL"/>
              </w:rPr>
              <w:t>N4. Practical exercises - commentary on articles from the professional press</w:t>
            </w:r>
          </w:p>
          <w:p w14:paraId="629C60DA" w14:textId="77777777" w:rsidR="00E65894" w:rsidRPr="00B92FBD" w:rsidRDefault="00E65894" w:rsidP="00E6589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92FBD">
              <w:rPr>
                <w:rFonts w:eastAsia="Times New Roman"/>
                <w:lang w:val="en-US" w:eastAsia="pl-PL"/>
              </w:rPr>
              <w:t>N5. Presentation of diagnostic work</w:t>
            </w:r>
          </w:p>
          <w:p w14:paraId="0C8F66D3" w14:textId="243C78D1" w:rsidR="00551CD3" w:rsidRPr="00E65894" w:rsidRDefault="00E65894" w:rsidP="00E6589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65894">
              <w:rPr>
                <w:rFonts w:eastAsia="Times New Roman"/>
                <w:lang w:val="en-GB" w:eastAsia="pl-PL"/>
              </w:rPr>
              <w:t>N6. Discussion of effects (or reasons for failure) during the presentation of student work results</w:t>
            </w:r>
          </w:p>
        </w:tc>
      </w:tr>
    </w:tbl>
    <w:p w14:paraId="6353A2A0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8"/>
        <w:gridCol w:w="2073"/>
        <w:gridCol w:w="4774"/>
      </w:tblGrid>
      <w:tr w:rsidR="00551CD3" w:rsidRPr="00B92FBD" w14:paraId="49CDE736" w14:textId="77777777" w:rsidTr="00E65894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92B310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EC259D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6B9F5F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E65894" w:rsidRPr="00551CD3" w14:paraId="46575A2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2BEB70" w14:textId="43BD73A6" w:rsidR="00E65894" w:rsidRPr="00551CD3" w:rsidRDefault="00E65894" w:rsidP="00E6589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0A8437" w14:textId="77777777" w:rsidR="00E65894" w:rsidRPr="00D637EA" w:rsidRDefault="00E65894" w:rsidP="00E65894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PEK_W01</w:t>
            </w:r>
          </w:p>
          <w:p w14:paraId="6C7F14CF" w14:textId="77777777" w:rsidR="00E65894" w:rsidRPr="00D637EA" w:rsidRDefault="00E65894" w:rsidP="00E65894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PEK_W02</w:t>
            </w:r>
          </w:p>
          <w:p w14:paraId="5EF42C4F" w14:textId="624E3971" w:rsidR="00E65894" w:rsidRPr="00551CD3" w:rsidRDefault="00E65894" w:rsidP="00F918A8">
            <w:pPr>
              <w:pStyle w:val="Default"/>
              <w:jc w:val="center"/>
            </w:pPr>
            <w:r w:rsidRPr="00D637EA">
              <w:rPr>
                <w:sz w:val="23"/>
                <w:szCs w:val="23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54C005" w14:textId="26DD83D3" w:rsidR="00E65894" w:rsidRPr="00551CD3" w:rsidRDefault="00F918A8" w:rsidP="00E65894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F918A8">
              <w:rPr>
                <w:sz w:val="22"/>
                <w:szCs w:val="22"/>
              </w:rPr>
              <w:t>Participation</w:t>
            </w:r>
            <w:proofErr w:type="spellEnd"/>
            <w:r w:rsidRPr="00F918A8">
              <w:rPr>
                <w:sz w:val="22"/>
                <w:szCs w:val="22"/>
              </w:rPr>
              <w:t xml:space="preserve"> in problem </w:t>
            </w:r>
            <w:proofErr w:type="spellStart"/>
            <w:r w:rsidRPr="00F918A8">
              <w:rPr>
                <w:sz w:val="22"/>
                <w:szCs w:val="22"/>
              </w:rPr>
              <w:t>discussions</w:t>
            </w:r>
            <w:proofErr w:type="spellEnd"/>
          </w:p>
        </w:tc>
      </w:tr>
      <w:tr w:rsidR="00E65894" w:rsidRPr="00B92FBD" w14:paraId="29CC904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D5131" w14:textId="10B95C2C" w:rsidR="00E65894" w:rsidRPr="00551CD3" w:rsidRDefault="00E65894" w:rsidP="00E6589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1DB56" w14:textId="77777777" w:rsidR="00E65894" w:rsidRPr="00D637EA" w:rsidRDefault="00E65894" w:rsidP="00E65894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157864CF" w14:textId="77777777" w:rsidR="00E65894" w:rsidRDefault="00E65894" w:rsidP="00E65894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69708F21" w14:textId="46C028B3" w:rsidR="00E65894" w:rsidRPr="00551CD3" w:rsidRDefault="00E65894" w:rsidP="00F918A8">
            <w:pPr>
              <w:pStyle w:val="Default"/>
              <w:jc w:val="center"/>
            </w:pPr>
            <w:r w:rsidRPr="00D637EA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FC606" w14:textId="061F3886" w:rsidR="00E65894" w:rsidRPr="00F918A8" w:rsidRDefault="00F918A8" w:rsidP="00E6589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918A8">
              <w:rPr>
                <w:sz w:val="22"/>
                <w:szCs w:val="22"/>
                <w:lang w:val="en-GB"/>
              </w:rPr>
              <w:t>Assessment of the degree of understanding of the issue</w:t>
            </w:r>
          </w:p>
        </w:tc>
      </w:tr>
      <w:tr w:rsidR="00E65894" w:rsidRPr="00551CD3" w14:paraId="2A1CFC7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2B72CD" w14:textId="7B52E6F0" w:rsidR="00E65894" w:rsidRPr="00551CD3" w:rsidRDefault="00E65894" w:rsidP="00E6589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727C2D" w14:textId="77777777" w:rsidR="00E65894" w:rsidRPr="00D637EA" w:rsidRDefault="00E65894" w:rsidP="00E65894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61128EE8" w14:textId="77777777" w:rsidR="00E65894" w:rsidRDefault="00E65894" w:rsidP="00E65894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3DDFDF04" w14:textId="20013BD7" w:rsidR="00E65894" w:rsidRPr="00551CD3" w:rsidRDefault="00E65894" w:rsidP="00F918A8">
            <w:pPr>
              <w:pStyle w:val="Default"/>
              <w:jc w:val="center"/>
            </w:pPr>
            <w:r w:rsidRPr="00D637EA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7B6D4D" w14:textId="6A616D9C" w:rsidR="00E65894" w:rsidRPr="00551CD3" w:rsidRDefault="00E65894" w:rsidP="00E6589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Przygotowanie pracy diagnostycznej w postaci projektu</w:t>
            </w:r>
          </w:p>
        </w:tc>
      </w:tr>
      <w:tr w:rsidR="00E65894" w:rsidRPr="00551CD3" w14:paraId="0C922FA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0D29E2" w14:textId="242CBD18" w:rsidR="00E65894" w:rsidRPr="00551CD3" w:rsidRDefault="00E65894" w:rsidP="00E6589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EFC03" w14:textId="77777777" w:rsidR="00E65894" w:rsidRPr="00D637EA" w:rsidRDefault="00E65894" w:rsidP="00E65894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4DF6E511" w14:textId="77777777" w:rsidR="00E65894" w:rsidRDefault="00E65894" w:rsidP="00E65894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13BE9F2F" w14:textId="77777777" w:rsidR="00E65894" w:rsidRDefault="00E65894" w:rsidP="00E65894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PEK_U03</w:t>
            </w:r>
          </w:p>
          <w:p w14:paraId="12ED9808" w14:textId="77777777" w:rsidR="00E65894" w:rsidRDefault="00E65894" w:rsidP="00E65894">
            <w:pPr>
              <w:pStyle w:val="Default"/>
              <w:jc w:val="center"/>
              <w:rPr>
                <w:sz w:val="22"/>
                <w:szCs w:val="22"/>
              </w:rPr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K01</w:t>
            </w:r>
          </w:p>
          <w:p w14:paraId="3FEE2919" w14:textId="77777777" w:rsidR="00E65894" w:rsidRDefault="00E65894" w:rsidP="00E65894">
            <w:pPr>
              <w:pStyle w:val="Default"/>
              <w:jc w:val="center"/>
              <w:rPr>
                <w:sz w:val="22"/>
                <w:szCs w:val="22"/>
              </w:rPr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</w:t>
            </w:r>
            <w:r>
              <w:rPr>
                <w:sz w:val="22"/>
                <w:szCs w:val="22"/>
              </w:rPr>
              <w:t>2</w:t>
            </w:r>
          </w:p>
          <w:p w14:paraId="550C8ABB" w14:textId="2EAB74C8" w:rsidR="00E65894" w:rsidRPr="00551CD3" w:rsidRDefault="00E65894" w:rsidP="00F918A8">
            <w:pPr>
              <w:pStyle w:val="Default"/>
              <w:jc w:val="center"/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331AA6" w14:textId="236B7EB2" w:rsidR="00E65894" w:rsidRPr="00551CD3" w:rsidRDefault="000E3BB3" w:rsidP="00E6589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E3BB3">
              <w:rPr>
                <w:sz w:val="22"/>
                <w:szCs w:val="22"/>
              </w:rPr>
              <w:t xml:space="preserve">Project </w:t>
            </w:r>
            <w:proofErr w:type="spellStart"/>
            <w:r w:rsidRPr="000E3BB3">
              <w:rPr>
                <w:sz w:val="22"/>
                <w:szCs w:val="22"/>
              </w:rPr>
              <w:t>defense</w:t>
            </w:r>
            <w:proofErr w:type="spellEnd"/>
          </w:p>
        </w:tc>
      </w:tr>
      <w:tr w:rsidR="00E65894" w:rsidRPr="00551CD3" w14:paraId="06B8F7C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3B7309" w14:textId="613DF748" w:rsidR="00E65894" w:rsidRPr="00551CD3" w:rsidRDefault="00E65894" w:rsidP="00F918A8">
            <w:pPr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C</w:t>
            </w:r>
            <w:r w:rsidR="00C07478">
              <w:rPr>
                <w:sz w:val="22"/>
                <w:szCs w:val="22"/>
              </w:rPr>
              <w:t xml:space="preserve"> </w:t>
            </w:r>
            <w:r w:rsidRPr="002F79B1">
              <w:rPr>
                <w:sz w:val="22"/>
                <w:szCs w:val="22"/>
              </w:rPr>
              <w:t>(</w:t>
            </w:r>
            <w:proofErr w:type="spellStart"/>
            <w:r w:rsidR="00F918A8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roj</w:t>
            </w:r>
            <w:proofErr w:type="spellEnd"/>
            <w:r>
              <w:rPr>
                <w:sz w:val="22"/>
                <w:szCs w:val="22"/>
              </w:rPr>
              <w:t>) = 0,2*</w:t>
            </w:r>
            <w:r w:rsidRPr="002F79B1">
              <w:rPr>
                <w:sz w:val="22"/>
                <w:szCs w:val="22"/>
              </w:rPr>
              <w:t>F1</w:t>
            </w:r>
            <w:r>
              <w:rPr>
                <w:sz w:val="22"/>
                <w:szCs w:val="22"/>
              </w:rPr>
              <w:t>+</w:t>
            </w:r>
            <w:r w:rsidRPr="002F79B1">
              <w:rPr>
                <w:sz w:val="22"/>
                <w:szCs w:val="22"/>
              </w:rPr>
              <w:t>0,3*F2+0,</w:t>
            </w:r>
            <w:r>
              <w:rPr>
                <w:sz w:val="22"/>
                <w:szCs w:val="22"/>
              </w:rPr>
              <w:t>4</w:t>
            </w:r>
            <w:r w:rsidRPr="002F79B1">
              <w:rPr>
                <w:sz w:val="22"/>
                <w:szCs w:val="22"/>
              </w:rPr>
              <w:t>*F3+0,</w:t>
            </w:r>
            <w:r>
              <w:rPr>
                <w:sz w:val="22"/>
                <w:szCs w:val="22"/>
              </w:rPr>
              <w:t>1</w:t>
            </w:r>
            <w:r w:rsidRPr="002F79B1">
              <w:rPr>
                <w:sz w:val="22"/>
                <w:szCs w:val="22"/>
              </w:rPr>
              <w:t>*F4</w:t>
            </w:r>
          </w:p>
        </w:tc>
      </w:tr>
    </w:tbl>
    <w:p w14:paraId="0106B9D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0A0647DE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14C63F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30B5DD4C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FFBABC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14:paraId="2DECAA08" w14:textId="054D1CC9" w:rsidR="00C07478" w:rsidRDefault="00551CD3" w:rsidP="00C07478">
            <w:pPr>
              <w:pStyle w:val="Default"/>
              <w:rPr>
                <w:sz w:val="23"/>
                <w:szCs w:val="23"/>
              </w:rPr>
            </w:pPr>
            <w:r w:rsidRPr="008F35AE">
              <w:rPr>
                <w:sz w:val="23"/>
                <w:szCs w:val="23"/>
              </w:rPr>
              <w:t xml:space="preserve">[1] </w:t>
            </w:r>
            <w:r w:rsidR="00C07478">
              <w:rPr>
                <w:sz w:val="23"/>
                <w:szCs w:val="23"/>
              </w:rPr>
              <w:t xml:space="preserve">Ocena przedsiębiorstwa według standardów światowych /Maria Sierpińska, Tomasz Jachna. Warszawa : Wydawnictwo Naukowe PWN, 2006. Dokument Elektroniczny </w:t>
            </w:r>
          </w:p>
          <w:p w14:paraId="6B43BC50" w14:textId="77777777" w:rsidR="00C07478" w:rsidRDefault="00C07478" w:rsidP="00C0747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[2] Analiza ekonomiczno-finansowa przedsiębiorstw /Lech </w:t>
            </w:r>
            <w:proofErr w:type="spellStart"/>
            <w:r>
              <w:rPr>
                <w:sz w:val="23"/>
                <w:szCs w:val="23"/>
              </w:rPr>
              <w:t>Gąsiorkiewicz</w:t>
            </w:r>
            <w:proofErr w:type="spellEnd"/>
            <w:r>
              <w:rPr>
                <w:sz w:val="23"/>
                <w:szCs w:val="23"/>
              </w:rPr>
              <w:t xml:space="preserve">. Warszawa : Oficyna Wydawnicza Politechniki Warszawskiej, 2011. </w:t>
            </w:r>
          </w:p>
          <w:p w14:paraId="209C26E0" w14:textId="77777777" w:rsidR="00C07478" w:rsidRDefault="00C07478" w:rsidP="00C0747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[3] Analiza finansowa jako narzędzie zarządzania finansami przedsiębiorstwa /Tadeusz Dudycz. Wrocław : Wydawnictwo Indygo </w:t>
            </w:r>
            <w:proofErr w:type="spellStart"/>
            <w:r>
              <w:rPr>
                <w:sz w:val="23"/>
                <w:szCs w:val="23"/>
              </w:rPr>
              <w:t>Zahir</w:t>
            </w:r>
            <w:proofErr w:type="spellEnd"/>
            <w:r>
              <w:rPr>
                <w:sz w:val="23"/>
                <w:szCs w:val="23"/>
              </w:rPr>
              <w:t xml:space="preserve"> Media, 2011 </w:t>
            </w:r>
          </w:p>
          <w:p w14:paraId="218C22BD" w14:textId="60016B31" w:rsidR="00C07478" w:rsidRDefault="00C07478" w:rsidP="00C0747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[4] Wprowadzenie do sprawozdawczości, analizy i informatyki finansowej /Edward Radosiński. Warszawa : Wydawnictwo Naukowe PWN, 2010 </w:t>
            </w:r>
          </w:p>
          <w:p w14:paraId="317A3249" w14:textId="77777777" w:rsidR="00C07478" w:rsidRDefault="00C07478" w:rsidP="00C07478">
            <w:pPr>
              <w:pStyle w:val="Default"/>
              <w:rPr>
                <w:sz w:val="23"/>
                <w:szCs w:val="23"/>
              </w:rPr>
            </w:pPr>
          </w:p>
          <w:p w14:paraId="5971D42F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546942B6" w14:textId="77777777" w:rsidR="00DC5093" w:rsidRDefault="00551CD3" w:rsidP="00DC5093">
            <w:pPr>
              <w:pStyle w:val="Default"/>
              <w:rPr>
                <w:sz w:val="23"/>
                <w:szCs w:val="23"/>
              </w:rPr>
            </w:pPr>
            <w:r w:rsidRPr="00551CD3">
              <w:rPr>
                <w:sz w:val="18"/>
              </w:rPr>
              <w:t>[</w:t>
            </w:r>
            <w:r w:rsidRPr="008F35AE">
              <w:rPr>
                <w:sz w:val="23"/>
                <w:szCs w:val="23"/>
              </w:rPr>
              <w:t xml:space="preserve">1] </w:t>
            </w:r>
            <w:r w:rsidR="00DC5093" w:rsidRPr="008F35AE">
              <w:rPr>
                <w:sz w:val="23"/>
                <w:szCs w:val="23"/>
              </w:rPr>
              <w:t>Analiza finansowa w procesie decyzyjnym współczesnego przedsiębiorstwa : praca zbiorowa / pod red. nauk. Gabrieli Łukasik. Katowice : Wydawnictwo Akademii Ekonomicznej im. Karola Adamieckiego, 2009Międzynarodowe , Dokument Elektroniczny</w:t>
            </w:r>
            <w:r w:rsidR="00DC5093">
              <w:rPr>
                <w:sz w:val="23"/>
                <w:szCs w:val="23"/>
              </w:rPr>
              <w:t xml:space="preserve"> </w:t>
            </w:r>
          </w:p>
          <w:p w14:paraId="65311CA7" w14:textId="77777777" w:rsidR="00DC5093" w:rsidRPr="008F35AE" w:rsidRDefault="00DC5093" w:rsidP="00DC50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[2</w:t>
            </w:r>
            <w:r w:rsidRPr="008F35AE">
              <w:rPr>
                <w:sz w:val="23"/>
                <w:szCs w:val="23"/>
              </w:rPr>
              <w:t xml:space="preserve">] Zastosowanie Excela w pracy analityka finansowego, specjalisty ds. controllingu i analityka sprzedaży /Wojciech Próchnicki. Gliwice : Wydawnictwo HELION, </w:t>
            </w:r>
            <w:proofErr w:type="spellStart"/>
            <w:r w:rsidRPr="008F35AE">
              <w:rPr>
                <w:sz w:val="23"/>
                <w:szCs w:val="23"/>
              </w:rPr>
              <w:t>cop</w:t>
            </w:r>
            <w:proofErr w:type="spellEnd"/>
            <w:r w:rsidRPr="008F35AE">
              <w:rPr>
                <w:sz w:val="23"/>
                <w:szCs w:val="23"/>
              </w:rPr>
              <w:t xml:space="preserve">. 2012 </w:t>
            </w:r>
          </w:p>
          <w:p w14:paraId="28251906" w14:textId="77777777" w:rsidR="00DC5093" w:rsidRPr="008F35AE" w:rsidRDefault="00DC5093" w:rsidP="00DC5093">
            <w:pPr>
              <w:pStyle w:val="Default"/>
              <w:rPr>
                <w:sz w:val="23"/>
                <w:szCs w:val="23"/>
              </w:rPr>
            </w:pPr>
            <w:r w:rsidRPr="008F35AE">
              <w:rPr>
                <w:sz w:val="23"/>
                <w:szCs w:val="23"/>
              </w:rPr>
              <w:t xml:space="preserve">[3] Zarządcza interpretacja sprawozdania finansowego /Bronisław </w:t>
            </w:r>
            <w:proofErr w:type="spellStart"/>
            <w:r w:rsidRPr="008F35AE">
              <w:rPr>
                <w:sz w:val="23"/>
                <w:szCs w:val="23"/>
              </w:rPr>
              <w:t>Micherda</w:t>
            </w:r>
            <w:proofErr w:type="spellEnd"/>
            <w:r w:rsidRPr="008F35AE">
              <w:rPr>
                <w:sz w:val="23"/>
                <w:szCs w:val="23"/>
              </w:rPr>
              <w:t xml:space="preserve">, Łukasz Górka, Małgorzata Szulc. Warszawa : </w:t>
            </w:r>
            <w:proofErr w:type="spellStart"/>
            <w:r w:rsidRPr="008F35AE">
              <w:rPr>
                <w:sz w:val="23"/>
                <w:szCs w:val="23"/>
              </w:rPr>
              <w:t>Difin</w:t>
            </w:r>
            <w:proofErr w:type="spellEnd"/>
            <w:r w:rsidRPr="008F35AE">
              <w:rPr>
                <w:sz w:val="23"/>
                <w:szCs w:val="23"/>
              </w:rPr>
              <w:t xml:space="preserve">, 2010. </w:t>
            </w:r>
          </w:p>
          <w:p w14:paraId="394F4279" w14:textId="291EE56C" w:rsidR="00551CD3" w:rsidRPr="00551CD3" w:rsidRDefault="00DC5093" w:rsidP="008F35AE">
            <w:pPr>
              <w:pStyle w:val="Default"/>
            </w:pPr>
            <w:r w:rsidRPr="008F35AE">
              <w:rPr>
                <w:sz w:val="23"/>
                <w:szCs w:val="23"/>
              </w:rPr>
              <w:t xml:space="preserve">[4] Analiza finansowa :w teorii i w praktyce /Grzegorz Gołębiowski, Agnieszka </w:t>
            </w:r>
            <w:proofErr w:type="spellStart"/>
            <w:r w:rsidRPr="008F35AE">
              <w:rPr>
                <w:sz w:val="23"/>
                <w:szCs w:val="23"/>
              </w:rPr>
              <w:t>Tłaczała</w:t>
            </w:r>
            <w:proofErr w:type="spellEnd"/>
            <w:r w:rsidRPr="008F35AE">
              <w:rPr>
                <w:sz w:val="23"/>
                <w:szCs w:val="23"/>
              </w:rPr>
              <w:t xml:space="preserve">. Warszawa : </w:t>
            </w:r>
            <w:proofErr w:type="spellStart"/>
            <w:r w:rsidRPr="008F35AE">
              <w:rPr>
                <w:sz w:val="23"/>
                <w:szCs w:val="23"/>
              </w:rPr>
              <w:t>Difin</w:t>
            </w:r>
            <w:proofErr w:type="spellEnd"/>
            <w:r w:rsidRPr="008F35AE">
              <w:rPr>
                <w:sz w:val="23"/>
                <w:szCs w:val="23"/>
              </w:rPr>
              <w:t>, 2009.</w:t>
            </w:r>
            <w:r w:rsidR="00551CD3" w:rsidRPr="00551CD3">
              <w:rPr>
                <w:sz w:val="18"/>
              </w:rPr>
              <w:t xml:space="preserve"> </w:t>
            </w:r>
          </w:p>
        </w:tc>
      </w:tr>
      <w:tr w:rsidR="00551CD3" w:rsidRPr="00B92FBD" w14:paraId="6E6CE3CC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F76F12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F35AE" w14:paraId="62D3F4A8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6BF647" w14:textId="12068E35" w:rsidR="00551CD3" w:rsidRPr="008F35AE" w:rsidRDefault="008F35A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rPr>
                <w:b/>
                <w:bCs/>
              </w:rPr>
              <w:t xml:space="preserve">Dr inż. Agnieszka </w:t>
            </w:r>
            <w:proofErr w:type="spellStart"/>
            <w:r w:rsidRPr="00D637EA">
              <w:rPr>
                <w:b/>
                <w:bCs/>
              </w:rPr>
              <w:t>Parkitna</w:t>
            </w:r>
            <w:proofErr w:type="spellEnd"/>
            <w:r w:rsidRPr="00D637EA">
              <w:rPr>
                <w:b/>
                <w:bCs/>
              </w:rPr>
              <w:t xml:space="preserve">                       </w:t>
            </w:r>
            <w:r w:rsidRPr="00D637EA">
              <w:rPr>
                <w:rStyle w:val="Hipercze"/>
              </w:rPr>
              <w:t>agnieszka.parkitna@pwr.edu.pl</w:t>
            </w:r>
          </w:p>
        </w:tc>
      </w:tr>
    </w:tbl>
    <w:p w14:paraId="785DBC53" w14:textId="77777777" w:rsidR="00551CD3" w:rsidRPr="008F35AE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3F0EC08D" w14:textId="77777777" w:rsidR="008E023A" w:rsidRPr="008F35AE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14:paraId="33FDB990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84A32"/>
    <w:rsid w:val="0009275B"/>
    <w:rsid w:val="000E3BB3"/>
    <w:rsid w:val="00103BCA"/>
    <w:rsid w:val="00115647"/>
    <w:rsid w:val="00125A18"/>
    <w:rsid w:val="001503EC"/>
    <w:rsid w:val="0016450C"/>
    <w:rsid w:val="002302A0"/>
    <w:rsid w:val="0033245E"/>
    <w:rsid w:val="003B6762"/>
    <w:rsid w:val="003B6C96"/>
    <w:rsid w:val="003B7CCA"/>
    <w:rsid w:val="003C337D"/>
    <w:rsid w:val="004C717C"/>
    <w:rsid w:val="0055078F"/>
    <w:rsid w:val="00551CD3"/>
    <w:rsid w:val="005E15C5"/>
    <w:rsid w:val="00614A64"/>
    <w:rsid w:val="00686555"/>
    <w:rsid w:val="006F0FC4"/>
    <w:rsid w:val="006F2115"/>
    <w:rsid w:val="006F4CCB"/>
    <w:rsid w:val="00726225"/>
    <w:rsid w:val="0077451C"/>
    <w:rsid w:val="00795A00"/>
    <w:rsid w:val="00833947"/>
    <w:rsid w:val="008620CC"/>
    <w:rsid w:val="008D5923"/>
    <w:rsid w:val="008E023A"/>
    <w:rsid w:val="008F35AE"/>
    <w:rsid w:val="00942242"/>
    <w:rsid w:val="00946E5B"/>
    <w:rsid w:val="00966182"/>
    <w:rsid w:val="009C0D7F"/>
    <w:rsid w:val="00A30DD8"/>
    <w:rsid w:val="00A407D8"/>
    <w:rsid w:val="00A87958"/>
    <w:rsid w:val="00AA13D5"/>
    <w:rsid w:val="00B92FBD"/>
    <w:rsid w:val="00BA2C49"/>
    <w:rsid w:val="00BA602F"/>
    <w:rsid w:val="00C07478"/>
    <w:rsid w:val="00C25E8B"/>
    <w:rsid w:val="00CA2DA5"/>
    <w:rsid w:val="00D509FD"/>
    <w:rsid w:val="00D5178F"/>
    <w:rsid w:val="00DC5093"/>
    <w:rsid w:val="00E303AC"/>
    <w:rsid w:val="00E65894"/>
    <w:rsid w:val="00EE7D5A"/>
    <w:rsid w:val="00F03D27"/>
    <w:rsid w:val="00F1743F"/>
    <w:rsid w:val="00F47F04"/>
    <w:rsid w:val="00F56B81"/>
    <w:rsid w:val="00F918A8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F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589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rsid w:val="008F35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589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rsid w:val="008F35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B9AB0E63</Template>
  <TotalTime>30</TotalTime>
  <Pages>4</Pages>
  <Words>833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4</cp:revision>
  <cp:lastPrinted>2019-01-18T07:41:00Z</cp:lastPrinted>
  <dcterms:created xsi:type="dcterms:W3CDTF">2020-03-31T15:49:00Z</dcterms:created>
  <dcterms:modified xsi:type="dcterms:W3CDTF">2020-04-01T20:24:00Z</dcterms:modified>
</cp:coreProperties>
</file>